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Broxtowe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Broxtowe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Broxtowe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Broxtowe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Broxtowe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Broxtowe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47.6% </w:t>
      </w:r>
      <w:r w:rsidRPr="004747BF">
        <w:rPr>
          <w:rFonts w:ascii="Libre Franklin Light" w:eastAsia="Times New Roman" w:hAnsi="Libre Franklin Light" w:cs="Calibri Light"/>
        </w:rPr>
        <w:t xml:space="preserve">of those respondents classified as PGSI 8+ in Broxtowe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Broxtowe is estimated to be </w:t>
      </w:r>
      <w:r w:rsidRPr="00773DF7">
        <w:rPr>
          <w:rFonts w:ascii="Libre Franklin Light" w:eastAsia="Times New Roman" w:hAnsi="Libre Franklin Light" w:cs="Calibri Light"/>
          <w:b/>
          <w:bCs/>
          <w:color w:val="C45911" w:themeColor="accent2" w:themeShade="BF"/>
        </w:rPr>
        <w:t xml:space="preserve">£1,843,179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Broxtowe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Broxtowe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Broxtowe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Broxtowe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oxtow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Broxtowe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oxtow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Broxtowe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Broxtowe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oxtow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Broxtowe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Broxtowe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Broxtowe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Broxtowe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Broxtowe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Broxtowe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£1,843,179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Broxtowe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£30,022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£620,879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£44,478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£12,509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£22,934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£1,112,357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£1,843,179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Broxtowe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Broxtowe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Broxtowe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Broxtowe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Broxtowe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Broxtowe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Broxtowe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Broxtowe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Broxtowe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Broxtowe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Broxtowe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Broxtowe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27A8BF9-24FA-4F36-A540-883202DDF1B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